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Joan MATHEW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(fl.1492)</w:t>
      </w: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Canterbury.</w:t>
      </w: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1492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p.323)</w:t>
      </w: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0EA0" w:rsidRPr="004F5B8A" w:rsidRDefault="00750EA0" w:rsidP="00750E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EA0" w:rsidRDefault="00750EA0" w:rsidP="00564E3C">
      <w:pPr>
        <w:spacing w:after="0" w:line="240" w:lineRule="auto"/>
      </w:pPr>
      <w:r>
        <w:separator/>
      </w:r>
    </w:p>
  </w:endnote>
  <w:endnote w:type="continuationSeparator" w:id="0">
    <w:p w:rsidR="00750EA0" w:rsidRDefault="00750EA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0EA0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EA0" w:rsidRDefault="00750EA0" w:rsidP="00564E3C">
      <w:pPr>
        <w:spacing w:after="0" w:line="240" w:lineRule="auto"/>
      </w:pPr>
      <w:r>
        <w:separator/>
      </w:r>
    </w:p>
  </w:footnote>
  <w:footnote w:type="continuationSeparator" w:id="0">
    <w:p w:rsidR="00750EA0" w:rsidRDefault="00750EA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EA0"/>
    <w:rsid w:val="00372DC6"/>
    <w:rsid w:val="00564E3C"/>
    <w:rsid w:val="0064591D"/>
    <w:rsid w:val="00750EA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B8B7CA-AC91-4F28-AD0A-B85625E2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2015-11-24T20:17:00Z</dcterms:created>
  <dcterms:modified xsi:type="dcterms:W3CDTF">2015-11-24T20:19:00Z</dcterms:modified>
</cp:coreProperties>
</file>